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7B682" w14:textId="77777777" w:rsidR="005E44DD" w:rsidRDefault="005E44DD" w:rsidP="005E44DD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WARNER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0DB17937" w14:textId="77777777" w:rsidR="005E44DD" w:rsidRDefault="005E44DD" w:rsidP="005E44DD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6C83DA3E" w14:textId="77777777" w:rsidR="005E44DD" w:rsidRDefault="005E44DD" w:rsidP="005E44DD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19585D42" w14:textId="77777777" w:rsidR="005E44DD" w:rsidRPr="00F46E5B" w:rsidRDefault="005E44DD" w:rsidP="005E44DD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dead by this date.   </w:t>
      </w:r>
      <w:r w:rsidRPr="00F46E5B">
        <w:rPr>
          <w:rFonts w:ascii="Times New Roman" w:hAnsi="Times New Roman" w:cs="Times New Roman"/>
          <w:sz w:val="24"/>
          <w:szCs w:val="24"/>
        </w:rPr>
        <w:t>(C.F.R. 1405-13 p.12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46E5B">
        <w:rPr>
          <w:rFonts w:ascii="Times New Roman" w:hAnsi="Times New Roman" w:cs="Times New Roman"/>
          <w:sz w:val="24"/>
          <w:szCs w:val="24"/>
        </w:rPr>
        <w:t>)</w:t>
      </w:r>
    </w:p>
    <w:p w14:paraId="6DFE73A2" w14:textId="77777777" w:rsidR="005E44DD" w:rsidRPr="00F46E5B" w:rsidRDefault="005E44DD" w:rsidP="005E44DD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5A6F2B4" w14:textId="77777777" w:rsidR="005E44DD" w:rsidRPr="00F46E5B" w:rsidRDefault="005E44DD" w:rsidP="005E44DD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0B9D01E" w14:textId="77777777" w:rsidR="005E44DD" w:rsidRDefault="005E44DD" w:rsidP="005E44DD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F46E5B">
        <w:rPr>
          <w:rFonts w:ascii="Times New Roman" w:hAnsi="Times New Roman" w:cs="Times New Roman"/>
          <w:sz w:val="24"/>
          <w:szCs w:val="24"/>
        </w:rPr>
        <w:t>11 December 2021</w:t>
      </w:r>
    </w:p>
    <w:p w14:paraId="278FE4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D69C0" w14:textId="77777777" w:rsidR="005E44DD" w:rsidRDefault="005E44DD" w:rsidP="009139A6">
      <w:r>
        <w:separator/>
      </w:r>
    </w:p>
  </w:endnote>
  <w:endnote w:type="continuationSeparator" w:id="0">
    <w:p w14:paraId="6EB373B7" w14:textId="77777777" w:rsidR="005E44DD" w:rsidRDefault="005E44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283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285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624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E5426" w14:textId="77777777" w:rsidR="005E44DD" w:rsidRDefault="005E44DD" w:rsidP="009139A6">
      <w:r>
        <w:separator/>
      </w:r>
    </w:p>
  </w:footnote>
  <w:footnote w:type="continuationSeparator" w:id="0">
    <w:p w14:paraId="19CB2F5B" w14:textId="77777777" w:rsidR="005E44DD" w:rsidRDefault="005E44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15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7A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418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4DD"/>
    <w:rsid w:val="000666E0"/>
    <w:rsid w:val="002510B7"/>
    <w:rsid w:val="005C130B"/>
    <w:rsid w:val="005E44D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CBA90"/>
  <w15:chartTrackingRefBased/>
  <w15:docId w15:val="{2574F0D6-2AA0-431E-8462-1076632D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4DD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2023-01-20T16:34:00Z</dcterms:created>
  <dcterms:modified xsi:type="dcterms:W3CDTF">2023-01-20T16:36:00Z</dcterms:modified>
</cp:coreProperties>
</file>